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81" w:rsidRPr="00B00E56" w:rsidRDefault="00B47F81" w:rsidP="00187078">
      <w:pPr>
        <w:spacing w:after="0"/>
      </w:pPr>
      <w:r w:rsidRPr="00B00E56">
        <w:t xml:space="preserve"> </w:t>
      </w:r>
      <w:r w:rsidRPr="004E2BFD">
        <w:t xml:space="preserve">                                       </w:t>
      </w:r>
      <w:r>
        <w:t xml:space="preserve">                           </w:t>
      </w:r>
      <w:bookmarkStart w:id="0" w:name="_GoBack"/>
      <w:bookmarkEnd w:id="0"/>
      <w:r>
        <w:t>ΕΝΤΥΠΟ  ΙΙ_5</w:t>
      </w:r>
    </w:p>
    <w:p w:rsidR="00B47F81" w:rsidRPr="003B5474" w:rsidRDefault="00B47F81" w:rsidP="00187078">
      <w:pPr>
        <w:spacing w:after="0"/>
      </w:pPr>
    </w:p>
    <w:p w:rsidR="00B47F81" w:rsidRDefault="00B47F81" w:rsidP="00A345A9">
      <w:pPr>
        <w:spacing w:after="0"/>
        <w:jc w:val="center"/>
        <w:rPr>
          <w:b/>
          <w:spacing w:val="80"/>
          <w:sz w:val="24"/>
          <w:szCs w:val="24"/>
        </w:rPr>
      </w:pPr>
      <w:r w:rsidRPr="00D93D96">
        <w:rPr>
          <w:b/>
          <w:spacing w:val="80"/>
          <w:sz w:val="24"/>
          <w:szCs w:val="24"/>
        </w:rPr>
        <w:t>Έκθεση Αυτοψίας</w:t>
      </w:r>
    </w:p>
    <w:p w:rsidR="00B47F81" w:rsidRPr="003B5474" w:rsidRDefault="00B47F81" w:rsidP="00A345A9">
      <w:pPr>
        <w:spacing w:after="0"/>
        <w:jc w:val="center"/>
        <w:rPr>
          <w:b/>
          <w:spacing w:val="80"/>
          <w:sz w:val="24"/>
          <w:szCs w:val="24"/>
        </w:rPr>
      </w:pPr>
      <w:r w:rsidRPr="003B5474">
        <w:rPr>
          <w:sz w:val="24"/>
          <w:szCs w:val="24"/>
        </w:rPr>
        <w:t>(άρθρο 9 της</w:t>
      </w:r>
      <w:r w:rsidRPr="003B5474">
        <w:rPr>
          <w:b/>
          <w:spacing w:val="80"/>
          <w:sz w:val="24"/>
          <w:szCs w:val="24"/>
        </w:rPr>
        <w:t xml:space="preserve"> </w:t>
      </w:r>
      <w:r w:rsidRPr="003B5474">
        <w:rPr>
          <w:rFonts w:cs="MyriadPro-Regular"/>
        </w:rPr>
        <w:t>αριθ. 13214 /30-11-2017 Υπουργική</w:t>
      </w:r>
      <w:r>
        <w:rPr>
          <w:rFonts w:cs="MyriadPro-Regular"/>
        </w:rPr>
        <w:t xml:space="preserve">ς </w:t>
      </w:r>
      <w:r w:rsidRPr="003B5474">
        <w:rPr>
          <w:rFonts w:cs="MyriadPro-Regular"/>
        </w:rPr>
        <w:t xml:space="preserve"> Απόφαση</w:t>
      </w:r>
      <w:r>
        <w:rPr>
          <w:rFonts w:cs="MyriadPro-Regular"/>
        </w:rPr>
        <w:t xml:space="preserve">ς) </w:t>
      </w:r>
      <w:r w:rsidRPr="00B63FD0">
        <w:rPr>
          <w:rFonts w:cs="MyriadPro-Regular"/>
          <w:shd w:val="clear" w:color="auto" w:fill="FDE9D9"/>
        </w:rPr>
        <w:t xml:space="preserve"> </w:t>
      </w:r>
      <w:r w:rsidRPr="003B5474">
        <w:rPr>
          <w:b/>
          <w:spacing w:val="80"/>
          <w:sz w:val="24"/>
          <w:szCs w:val="24"/>
        </w:rPr>
        <w:t xml:space="preserve"> </w:t>
      </w:r>
    </w:p>
    <w:p w:rsidR="00B47F81" w:rsidRPr="00D93D96" w:rsidRDefault="00B47F81" w:rsidP="00A345A9">
      <w:pPr>
        <w:spacing w:after="0"/>
        <w:jc w:val="center"/>
        <w:rPr>
          <w:b/>
          <w:spacing w:val="80"/>
          <w:sz w:val="24"/>
          <w:szCs w:val="24"/>
        </w:rPr>
      </w:pPr>
    </w:p>
    <w:p w:rsidR="00B47F81" w:rsidRDefault="00B47F81" w:rsidP="00187078">
      <w:pPr>
        <w:spacing w:after="0"/>
      </w:pPr>
    </w:p>
    <w:p w:rsidR="00B47F81" w:rsidRPr="00A345A9" w:rsidRDefault="00B47F81" w:rsidP="00187078">
      <w:pPr>
        <w:spacing w:after="0"/>
      </w:pPr>
    </w:p>
    <w:p w:rsidR="00B47F81" w:rsidRPr="00D93D96" w:rsidRDefault="00B47F81" w:rsidP="00D93D96">
      <w:pPr>
        <w:spacing w:after="0"/>
        <w:jc w:val="both"/>
        <w:rPr>
          <w:sz w:val="24"/>
          <w:szCs w:val="24"/>
        </w:rPr>
      </w:pPr>
      <w:r w:rsidRPr="00D93D96">
        <w:rPr>
          <w:sz w:val="24"/>
          <w:szCs w:val="24"/>
        </w:rPr>
        <w:t xml:space="preserve">Οι κάτωθι υπογράφοντες στις …… / … / …… 2018 μεταβήκαμε στην περιοχή ….  . .. . . . .Δημοτικό / . . . . ..  . Κοινοτική Ενότητα . .. .. . .. . . . ..  .του Δήμου ….  και στην ιδιοκτησία/ χώρο / έκταση </w:t>
      </w:r>
      <w:r w:rsidRPr="004E2BFD">
        <w:rPr>
          <w:sz w:val="24"/>
          <w:szCs w:val="24"/>
        </w:rPr>
        <w:t>/ (άλλο)</w:t>
      </w:r>
      <w:r w:rsidRPr="00D93D96">
        <w:rPr>
          <w:sz w:val="24"/>
          <w:szCs w:val="24"/>
        </w:rPr>
        <w:t xml:space="preserve">  . . .. . .  . . .. . .. … . .. . .. . .. . . όπου ο/ η υποψήφιος ενδιαφερόμενος . .. .. .. . .. . .. . . .. . . . . . .. . . .  . έχει υποβάλει αίτηση ενίσχυσης στο ΠΣΚΕ </w:t>
      </w:r>
      <w:r>
        <w:rPr>
          <w:sz w:val="24"/>
          <w:szCs w:val="24"/>
        </w:rPr>
        <w:t xml:space="preserve"> (</w:t>
      </w:r>
      <w:r>
        <w:t xml:space="preserve">κωδικό ΠΣΚ: . .. . . . . . . .. . . ) </w:t>
      </w:r>
      <w:r>
        <w:rPr>
          <w:sz w:val="24"/>
          <w:szCs w:val="24"/>
        </w:rPr>
        <w:t xml:space="preserve">στο πλαίσιο της </w:t>
      </w:r>
      <w:r w:rsidRPr="00D93D96">
        <w:rPr>
          <w:sz w:val="24"/>
          <w:szCs w:val="24"/>
        </w:rPr>
        <w:t xml:space="preserve"> αριθ. πρωτ.     . .. . . . . .. . . .. . . . .    Πρόσκληση</w:t>
      </w:r>
      <w:r>
        <w:rPr>
          <w:sz w:val="24"/>
          <w:szCs w:val="24"/>
        </w:rPr>
        <w:t>ς</w:t>
      </w:r>
      <w:r w:rsidRPr="00D93D96">
        <w:rPr>
          <w:sz w:val="24"/>
          <w:szCs w:val="24"/>
        </w:rPr>
        <w:t xml:space="preserve">  του υπομέτρου 19.2 (ιδιωτικές παρεμβάσεις), του ΠΑΑ 2014 – 2020, καταγράψαμε  </w:t>
      </w:r>
      <w:r>
        <w:rPr>
          <w:sz w:val="24"/>
          <w:szCs w:val="24"/>
        </w:rPr>
        <w:t xml:space="preserve">/ διαπιστώσαμε / απεικονίσαμε </w:t>
      </w:r>
      <w:r w:rsidRPr="00D93D96">
        <w:rPr>
          <w:sz w:val="24"/>
          <w:szCs w:val="24"/>
        </w:rPr>
        <w:t>τα ακόλουθα:</w:t>
      </w:r>
    </w:p>
    <w:p w:rsidR="00B47F81" w:rsidRDefault="00B47F81" w:rsidP="00A345A9">
      <w:pPr>
        <w:spacing w:after="0"/>
        <w:jc w:val="both"/>
      </w:pPr>
    </w:p>
    <w:p w:rsidR="00B47F81" w:rsidRPr="00A345A9" w:rsidRDefault="00B47F81" w:rsidP="00A345A9">
      <w:pPr>
        <w:spacing w:after="0"/>
        <w:jc w:val="both"/>
      </w:pPr>
      <w:r>
        <w:t xml:space="preserve">α. Κτηριακές </w:t>
      </w:r>
      <w:r w:rsidRPr="004E2BFD">
        <w:t>υποδομές (εφόσον απαιτείται)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B47F81" w:rsidRPr="00AF2554" w:rsidTr="00AF2554">
        <w:tc>
          <w:tcPr>
            <w:tcW w:w="8522" w:type="dxa"/>
          </w:tcPr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</w:tc>
      </w:tr>
    </w:tbl>
    <w:p w:rsidR="00B47F81" w:rsidRDefault="00B47F81" w:rsidP="00187078">
      <w:pPr>
        <w:spacing w:after="0"/>
      </w:pPr>
    </w:p>
    <w:p w:rsidR="00B47F81" w:rsidRPr="00A345A9" w:rsidRDefault="00B47F81" w:rsidP="00D93D96">
      <w:pPr>
        <w:spacing w:after="0"/>
        <w:jc w:val="both"/>
      </w:pPr>
      <w:r>
        <w:t xml:space="preserve">β. Μηχανολογικός / λοιπός </w:t>
      </w:r>
      <w:r w:rsidRPr="004E2BFD">
        <w:t>εξοπλισμός (εφόσον απαιτείται)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B47F81" w:rsidRPr="00AF2554" w:rsidTr="00AF2554">
        <w:tc>
          <w:tcPr>
            <w:tcW w:w="8522" w:type="dxa"/>
          </w:tcPr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  <w:p w:rsidR="00B47F81" w:rsidRPr="00AF2554" w:rsidRDefault="00B47F81" w:rsidP="00AF2554">
            <w:pPr>
              <w:spacing w:after="0" w:line="240" w:lineRule="auto"/>
            </w:pPr>
          </w:p>
        </w:tc>
      </w:tr>
    </w:tbl>
    <w:p w:rsidR="00B47F81" w:rsidRPr="00A345A9" w:rsidRDefault="00B47F81" w:rsidP="00187078">
      <w:pPr>
        <w:spacing w:after="0"/>
      </w:pPr>
    </w:p>
    <w:p w:rsidR="00B47F81" w:rsidRDefault="00B47F81" w:rsidP="00354BDD">
      <w:pPr>
        <w:spacing w:after="0"/>
        <w:jc w:val="both"/>
      </w:pPr>
      <w:r>
        <w:t xml:space="preserve">Οι κτηριακές υποδομές εφόσον συνδέονται με την υποβληθείσα αίτηση ενίσχυσης αποτυπώνεται στο συνημμένο πρόχειρο σκαρίφημα. </w:t>
      </w:r>
    </w:p>
    <w:p w:rsidR="00B47F81" w:rsidRDefault="00B47F81" w:rsidP="00354BDD">
      <w:pPr>
        <w:spacing w:after="0"/>
        <w:jc w:val="both"/>
      </w:pPr>
      <w:r>
        <w:t>Συνημμένα προσαρτάται ανάλογο φωτογραφικό υλικό</w:t>
      </w:r>
    </w:p>
    <w:p w:rsidR="00B47F81" w:rsidRDefault="00B47F81" w:rsidP="00354BDD">
      <w:pPr>
        <w:spacing w:after="0"/>
        <w:jc w:val="both"/>
      </w:pPr>
    </w:p>
    <w:p w:rsidR="00B47F81" w:rsidRDefault="00B47F81" w:rsidP="00354BDD">
      <w:pPr>
        <w:spacing w:after="0"/>
        <w:jc w:val="both"/>
      </w:pPr>
      <w:r>
        <w:t xml:space="preserve">Οι υπογράφοντες / ημερομηνία </w:t>
      </w:r>
    </w:p>
    <w:p w:rsidR="00B47F81" w:rsidRDefault="00B47F81" w:rsidP="00354BDD">
      <w:pPr>
        <w:spacing w:after="0"/>
        <w:jc w:val="both"/>
      </w:pPr>
    </w:p>
    <w:p w:rsidR="00B47F81" w:rsidRDefault="00B47F81" w:rsidP="00354BDD">
      <w:pPr>
        <w:spacing w:after="0"/>
        <w:jc w:val="both"/>
      </w:pPr>
    </w:p>
    <w:p w:rsidR="00B47F81" w:rsidRDefault="00B47F81" w:rsidP="00354BDD">
      <w:pPr>
        <w:spacing w:after="0"/>
        <w:jc w:val="both"/>
      </w:pPr>
      <w:r>
        <w:t xml:space="preserve">. . .. . </w:t>
      </w:r>
    </w:p>
    <w:p w:rsidR="00B47F81" w:rsidRPr="00A345A9" w:rsidRDefault="00B47F81" w:rsidP="00354BDD">
      <w:pPr>
        <w:spacing w:after="0"/>
        <w:jc w:val="both"/>
      </w:pPr>
      <w:r>
        <w:t xml:space="preserve">……….. .. . . . . .  </w:t>
      </w:r>
    </w:p>
    <w:p w:rsidR="00B47F81" w:rsidRPr="00A345A9" w:rsidRDefault="00B47F81" w:rsidP="00187078">
      <w:pPr>
        <w:spacing w:after="0"/>
      </w:pPr>
    </w:p>
    <w:p w:rsidR="00B47F81" w:rsidRPr="00A345A9" w:rsidRDefault="00B47F81" w:rsidP="00187078">
      <w:pPr>
        <w:spacing w:after="0"/>
      </w:pPr>
    </w:p>
    <w:p w:rsidR="00B47F81" w:rsidRPr="000B5BB6" w:rsidRDefault="00B47F81" w:rsidP="00187078">
      <w:pPr>
        <w:spacing w:after="0"/>
        <w:rPr>
          <w:b/>
        </w:rPr>
      </w:pPr>
      <w:r w:rsidRPr="000B5BB6">
        <w:rPr>
          <w:b/>
          <w:u w:val="single"/>
        </w:rPr>
        <w:t>Συνημμένα</w:t>
      </w:r>
      <w:r w:rsidRPr="000B5BB6">
        <w:rPr>
          <w:b/>
        </w:rPr>
        <w:t>:</w:t>
      </w:r>
    </w:p>
    <w:p w:rsidR="00B47F81" w:rsidRDefault="00B47F81" w:rsidP="00187078">
      <w:pPr>
        <w:spacing w:after="0"/>
      </w:pPr>
      <w:r>
        <w:t xml:space="preserve">α.  Σκαρίφημα αποτύπωσης κτηριακών υποδομών </w:t>
      </w:r>
    </w:p>
    <w:p w:rsidR="00B47F81" w:rsidRPr="00A345A9" w:rsidRDefault="00B47F81" w:rsidP="00187078">
      <w:pPr>
        <w:spacing w:after="0"/>
      </w:pPr>
      <w:r>
        <w:t>β.  Φωτογραφικό υλικό</w:t>
      </w:r>
    </w:p>
    <w:sectPr w:rsidR="00B47F81" w:rsidRPr="00A345A9" w:rsidSect="006A78B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MyriadPro-Regular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078"/>
    <w:rsid w:val="000B5BB6"/>
    <w:rsid w:val="00187078"/>
    <w:rsid w:val="00354BDD"/>
    <w:rsid w:val="003B5474"/>
    <w:rsid w:val="004E2BFD"/>
    <w:rsid w:val="006A78B1"/>
    <w:rsid w:val="0084601F"/>
    <w:rsid w:val="00927E67"/>
    <w:rsid w:val="00A345A9"/>
    <w:rsid w:val="00AF2554"/>
    <w:rsid w:val="00B00E56"/>
    <w:rsid w:val="00B300D1"/>
    <w:rsid w:val="00B47F81"/>
    <w:rsid w:val="00B63FD0"/>
    <w:rsid w:val="00BD0748"/>
    <w:rsid w:val="00D30AA9"/>
    <w:rsid w:val="00D93D96"/>
    <w:rsid w:val="00DF6D03"/>
    <w:rsid w:val="00FC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B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3D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189</Words>
  <Characters>1026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2018-06-12T06:04:00Z</cp:lastPrinted>
  <dcterms:created xsi:type="dcterms:W3CDTF">2018-03-16T12:54:00Z</dcterms:created>
  <dcterms:modified xsi:type="dcterms:W3CDTF">2018-10-16T09:29:00Z</dcterms:modified>
</cp:coreProperties>
</file>